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9BF" w:rsidRDefault="006D49BF" w:rsidP="006D49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TOLLER, senior</w:t>
      </w:r>
      <w:r>
        <w:t xml:space="preserve">      (fl.1481)</w:t>
      </w:r>
    </w:p>
    <w:p w:rsidR="006D49BF" w:rsidRDefault="006D49BF" w:rsidP="006D49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Sandwich, Kent. Smith.</w:t>
      </w:r>
    </w:p>
    <w:p w:rsidR="006D49BF" w:rsidRDefault="006D49BF" w:rsidP="006D49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D49BF" w:rsidRDefault="006D49BF" w:rsidP="006D49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D49BF" w:rsidRDefault="006D49BF" w:rsidP="006D49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1481</w:t>
      </w:r>
      <w:r>
        <w:tab/>
        <w:t>He made his Will.   (Plomer p.474)</w:t>
      </w:r>
    </w:p>
    <w:p w:rsidR="006D49BF" w:rsidRDefault="006D49BF" w:rsidP="006D49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D49BF" w:rsidRDefault="006D49BF" w:rsidP="006D49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D49BF" w:rsidRDefault="006D49BF" w:rsidP="006D49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Default="007A7330" w:rsidP="00E71FC3">
      <w:pPr>
        <w:pStyle w:val="NoSpacing"/>
      </w:pPr>
    </w:p>
    <w:p w:rsidR="007A7330" w:rsidRPr="00E71FC3" w:rsidRDefault="007A7330" w:rsidP="00E71FC3">
      <w:pPr>
        <w:pStyle w:val="NoSpacing"/>
      </w:pPr>
      <w:bookmarkStart w:id="0" w:name="_GoBack"/>
      <w:bookmarkEnd w:id="0"/>
    </w:p>
    <w:sectPr w:rsidR="007A7330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9BF" w:rsidRDefault="006D49BF" w:rsidP="00E71FC3">
      <w:pPr>
        <w:spacing w:after="0" w:line="240" w:lineRule="auto"/>
      </w:pPr>
      <w:r>
        <w:separator/>
      </w:r>
    </w:p>
  </w:endnote>
  <w:endnote w:type="continuationSeparator" w:id="0">
    <w:p w:rsidR="006D49BF" w:rsidRDefault="006D49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9BF" w:rsidRDefault="006D49BF" w:rsidP="00E71FC3">
      <w:pPr>
        <w:spacing w:after="0" w:line="240" w:lineRule="auto"/>
      </w:pPr>
      <w:r>
        <w:separator/>
      </w:r>
    </w:p>
  </w:footnote>
  <w:footnote w:type="continuationSeparator" w:id="0">
    <w:p w:rsidR="006D49BF" w:rsidRDefault="006D49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BF"/>
    <w:rsid w:val="001A7C09"/>
    <w:rsid w:val="00577BD5"/>
    <w:rsid w:val="00656CBA"/>
    <w:rsid w:val="006A1F77"/>
    <w:rsid w:val="006D49BF"/>
    <w:rsid w:val="00733BE7"/>
    <w:rsid w:val="007A733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FC527"/>
  <w15:chartTrackingRefBased/>
  <w15:docId w15:val="{2300F6C9-5A92-4226-9F9F-AA993737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2017-11-14T18:33:00Z</dcterms:created>
  <dcterms:modified xsi:type="dcterms:W3CDTF">2017-11-14T18:34:00Z</dcterms:modified>
</cp:coreProperties>
</file>